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4F666" w14:textId="77777777" w:rsidR="00BD6A15" w:rsidRDefault="00BD6A15" w:rsidP="00BD6A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DOMYNYK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fl.1440)</w:t>
      </w:r>
    </w:p>
    <w:p w14:paraId="4BCD8A8F" w14:textId="77777777" w:rsidR="00BD6A15" w:rsidRDefault="00BD6A15" w:rsidP="00BD6A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Stockfishmonger</w:t>
      </w:r>
      <w:proofErr w:type="spellEnd"/>
      <w:r>
        <w:rPr>
          <w:rFonts w:cs="Times New Roman"/>
          <w:szCs w:val="24"/>
        </w:rPr>
        <w:t>.</w:t>
      </w:r>
    </w:p>
    <w:p w14:paraId="2749722F" w14:textId="77777777" w:rsidR="00BD6A15" w:rsidRDefault="00BD6A15" w:rsidP="00BD6A15">
      <w:pPr>
        <w:pStyle w:val="NoSpacing"/>
        <w:rPr>
          <w:rFonts w:cs="Times New Roman"/>
          <w:szCs w:val="24"/>
        </w:rPr>
      </w:pPr>
    </w:p>
    <w:p w14:paraId="47AE2D92" w14:textId="77777777" w:rsidR="00BD6A15" w:rsidRDefault="00BD6A15" w:rsidP="00BD6A15">
      <w:pPr>
        <w:pStyle w:val="NoSpacing"/>
        <w:rPr>
          <w:rFonts w:cs="Times New Roman"/>
          <w:szCs w:val="24"/>
        </w:rPr>
      </w:pPr>
    </w:p>
    <w:p w14:paraId="0017123C" w14:textId="77777777" w:rsidR="00BD6A15" w:rsidRDefault="00BD6A15" w:rsidP="00BD6A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Mar.1440</w:t>
      </w:r>
      <w:r>
        <w:rPr>
          <w:rFonts w:cs="Times New Roman"/>
          <w:szCs w:val="24"/>
        </w:rPr>
        <w:tab/>
        <w:t>Gift of his goods and chattels to William Abram of London, vintner(q.v.),</w:t>
      </w:r>
    </w:p>
    <w:p w14:paraId="10233342" w14:textId="77777777" w:rsidR="00BD6A15" w:rsidRDefault="00BD6A15" w:rsidP="00BD6A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Colston of London, plumber(q.v.), Richard </w:t>
      </w:r>
      <w:proofErr w:type="spellStart"/>
      <w:r>
        <w:rPr>
          <w:rFonts w:cs="Times New Roman"/>
          <w:szCs w:val="24"/>
        </w:rPr>
        <w:t>Bekenham</w:t>
      </w:r>
      <w:proofErr w:type="spellEnd"/>
      <w:r>
        <w:rPr>
          <w:rFonts w:cs="Times New Roman"/>
          <w:szCs w:val="24"/>
        </w:rPr>
        <w:t xml:space="preserve"> of </w:t>
      </w:r>
    </w:p>
    <w:p w14:paraId="31722BF1" w14:textId="77777777" w:rsidR="00BD6A15" w:rsidRDefault="00BD6A15" w:rsidP="00BD6A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London, </w:t>
      </w:r>
      <w:proofErr w:type="spellStart"/>
      <w:r>
        <w:rPr>
          <w:rFonts w:cs="Times New Roman"/>
          <w:szCs w:val="24"/>
        </w:rPr>
        <w:t>ostiller</w:t>
      </w:r>
      <w:proofErr w:type="spellEnd"/>
      <w:r>
        <w:rPr>
          <w:rFonts w:cs="Times New Roman"/>
          <w:szCs w:val="24"/>
        </w:rPr>
        <w:t>(q.v.), and John Beauford of London(q.v.).</w:t>
      </w:r>
    </w:p>
    <w:p w14:paraId="040C9032" w14:textId="77777777" w:rsidR="00BD6A15" w:rsidRDefault="00BD6A15" w:rsidP="00BD6A15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163)</w:t>
      </w:r>
    </w:p>
    <w:p w14:paraId="71046EAE" w14:textId="77777777" w:rsidR="00BD6A15" w:rsidRDefault="00BD6A15" w:rsidP="00BD6A15">
      <w:pPr>
        <w:pStyle w:val="NoSpacing"/>
        <w:rPr>
          <w:rFonts w:cs="Times New Roman"/>
          <w:szCs w:val="24"/>
        </w:rPr>
      </w:pPr>
    </w:p>
    <w:p w14:paraId="521702F8" w14:textId="77777777" w:rsidR="00BD6A15" w:rsidRDefault="00BD6A15" w:rsidP="00BD6A15">
      <w:pPr>
        <w:pStyle w:val="NoSpacing"/>
        <w:rPr>
          <w:rFonts w:cs="Times New Roman"/>
          <w:szCs w:val="24"/>
        </w:rPr>
      </w:pPr>
    </w:p>
    <w:p w14:paraId="57D9C460" w14:textId="77777777" w:rsidR="00BD6A15" w:rsidRDefault="00BD6A15" w:rsidP="00BD6A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June 2023</w:t>
      </w:r>
    </w:p>
    <w:p w14:paraId="6BB5AF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126FD" w14:textId="77777777" w:rsidR="00BD6A15" w:rsidRDefault="00BD6A15" w:rsidP="009139A6">
      <w:r>
        <w:separator/>
      </w:r>
    </w:p>
  </w:endnote>
  <w:endnote w:type="continuationSeparator" w:id="0">
    <w:p w14:paraId="44FAE745" w14:textId="77777777" w:rsidR="00BD6A15" w:rsidRDefault="00BD6A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6CA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3E8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B5B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2F9D7" w14:textId="77777777" w:rsidR="00BD6A15" w:rsidRDefault="00BD6A15" w:rsidP="009139A6">
      <w:r>
        <w:separator/>
      </w:r>
    </w:p>
  </w:footnote>
  <w:footnote w:type="continuationSeparator" w:id="0">
    <w:p w14:paraId="31331CAD" w14:textId="77777777" w:rsidR="00BD6A15" w:rsidRDefault="00BD6A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84C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0CB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C6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A1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D6A15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F7DB5"/>
  <w15:chartTrackingRefBased/>
  <w15:docId w15:val="{DCA20F9B-9F41-42D8-BFC1-67F9B9801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2023-06-13T15:01:00Z</dcterms:created>
  <dcterms:modified xsi:type="dcterms:W3CDTF">2023-06-13T15:02:00Z</dcterms:modified>
</cp:coreProperties>
</file>